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1A0E5" w14:textId="50A9C113" w:rsidR="00BA00AB" w:rsidRDefault="008225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Catherine BLOUNT</w:t>
      </w:r>
      <w:r>
        <w:rPr>
          <w:rFonts w:cs="Times New Roman"/>
          <w:szCs w:val="24"/>
        </w:rPr>
        <w:t xml:space="preserve">       (fl.1455)</w:t>
      </w:r>
    </w:p>
    <w:p w14:paraId="6BA70259" w14:textId="77777777" w:rsidR="00822543" w:rsidRDefault="00822543" w:rsidP="009139A6">
      <w:pPr>
        <w:pStyle w:val="NoSpacing"/>
        <w:rPr>
          <w:rFonts w:cs="Times New Roman"/>
          <w:szCs w:val="24"/>
        </w:rPr>
      </w:pPr>
    </w:p>
    <w:p w14:paraId="2C3C7317" w14:textId="77777777" w:rsidR="00822543" w:rsidRDefault="00822543" w:rsidP="009139A6">
      <w:pPr>
        <w:pStyle w:val="NoSpacing"/>
        <w:rPr>
          <w:rFonts w:cs="Times New Roman"/>
          <w:szCs w:val="24"/>
        </w:rPr>
      </w:pPr>
    </w:p>
    <w:p w14:paraId="7F94DCA9" w14:textId="323B4ADF" w:rsidR="00822543" w:rsidRDefault="008225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Thomas Corbet.  (Peerage 1970 p.287)</w:t>
      </w:r>
    </w:p>
    <w:p w14:paraId="43941E44" w14:textId="161B5499" w:rsidR="00822543" w:rsidRDefault="008225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 Blount of Sodington, Worcestershire.  (ibid.)</w:t>
      </w:r>
    </w:p>
    <w:p w14:paraId="7417D0DD" w14:textId="545400AA" w:rsidR="00822543" w:rsidRDefault="008225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Edward(q.v.), Peter(q.v.) and Humphrey.   (ibid.)</w:t>
      </w:r>
    </w:p>
    <w:p w14:paraId="65B15F95" w14:textId="77777777" w:rsidR="00822543" w:rsidRDefault="00822543" w:rsidP="009139A6">
      <w:pPr>
        <w:pStyle w:val="NoSpacing"/>
        <w:rPr>
          <w:rFonts w:cs="Times New Roman"/>
          <w:szCs w:val="24"/>
        </w:rPr>
      </w:pPr>
    </w:p>
    <w:p w14:paraId="610D1237" w14:textId="77777777" w:rsidR="00822543" w:rsidRDefault="00822543" w:rsidP="009139A6">
      <w:pPr>
        <w:pStyle w:val="NoSpacing"/>
        <w:rPr>
          <w:rFonts w:cs="Times New Roman"/>
          <w:szCs w:val="24"/>
        </w:rPr>
      </w:pPr>
    </w:p>
    <w:p w14:paraId="5BDDDAAC" w14:textId="5D3B6A2D" w:rsidR="00822543" w:rsidRPr="00822543" w:rsidRDefault="008225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September 2023</w:t>
      </w:r>
    </w:p>
    <w:sectPr w:rsidR="00822543" w:rsidRPr="008225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6D5A9" w14:textId="77777777" w:rsidR="00822543" w:rsidRDefault="00822543" w:rsidP="009139A6">
      <w:r>
        <w:separator/>
      </w:r>
    </w:p>
  </w:endnote>
  <w:endnote w:type="continuationSeparator" w:id="0">
    <w:p w14:paraId="5D2F5C28" w14:textId="77777777" w:rsidR="00822543" w:rsidRDefault="008225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9BE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88A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461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656F1" w14:textId="77777777" w:rsidR="00822543" w:rsidRDefault="00822543" w:rsidP="009139A6">
      <w:r>
        <w:separator/>
      </w:r>
    </w:p>
  </w:footnote>
  <w:footnote w:type="continuationSeparator" w:id="0">
    <w:p w14:paraId="14AE22D9" w14:textId="77777777" w:rsidR="00822543" w:rsidRDefault="008225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471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83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A7A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543"/>
    <w:rsid w:val="000666E0"/>
    <w:rsid w:val="002510B7"/>
    <w:rsid w:val="005C130B"/>
    <w:rsid w:val="0082254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FBD9C"/>
  <w15:chartTrackingRefBased/>
  <w15:docId w15:val="{1BA849E3-3465-4D6A-957C-3315B244D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2023-09-26T20:45:00Z</dcterms:created>
  <dcterms:modified xsi:type="dcterms:W3CDTF">2023-09-26T20:48:00Z</dcterms:modified>
</cp:coreProperties>
</file>